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FBECBC9" w14:textId="77777777" w:rsidR="00B7476E" w:rsidRDefault="00B7476E" w:rsidP="00B7476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BAYLE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fl.1480)</w:t>
      </w:r>
    </w:p>
    <w:p w14:paraId="559CC8CB" w14:textId="77777777" w:rsidR="00B7476E" w:rsidRDefault="00B7476E" w:rsidP="00B7476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London. Apprentice draper.</w:t>
      </w:r>
    </w:p>
    <w:p w14:paraId="7ACFE770" w14:textId="77777777" w:rsidR="00B7476E" w:rsidRDefault="00B7476E" w:rsidP="00B7476E">
      <w:pPr>
        <w:pStyle w:val="NoSpacing"/>
        <w:rPr>
          <w:rFonts w:cs="Times New Roman"/>
          <w:szCs w:val="24"/>
        </w:rPr>
      </w:pPr>
    </w:p>
    <w:p w14:paraId="14EEAFC6" w14:textId="77777777" w:rsidR="00B7476E" w:rsidRDefault="00B7476E" w:rsidP="00B7476E">
      <w:pPr>
        <w:pStyle w:val="NoSpacing"/>
        <w:rPr>
          <w:rFonts w:cs="Times New Roman"/>
          <w:szCs w:val="24"/>
        </w:rPr>
      </w:pPr>
    </w:p>
    <w:p w14:paraId="23D9EA9D" w14:textId="77777777" w:rsidR="00B7476E" w:rsidRDefault="00B7476E" w:rsidP="00B7476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1480</w:t>
      </w:r>
      <w:r>
        <w:rPr>
          <w:rFonts w:cs="Times New Roman"/>
          <w:szCs w:val="24"/>
        </w:rPr>
        <w:tab/>
        <w:t>He became apprenticed to William Hariot of London, draper(q.v.).</w:t>
      </w:r>
    </w:p>
    <w:p w14:paraId="7A0A5EE6" w14:textId="77777777" w:rsidR="00B7476E" w:rsidRDefault="00B7476E" w:rsidP="00B7476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</w:t>
      </w:r>
      <w:hyperlink r:id="rId6" w:history="1">
        <w:r w:rsidRPr="009D5347">
          <w:rPr>
            <w:rStyle w:val="Hyperlink"/>
            <w:rFonts w:cs="Times New Roman"/>
            <w:szCs w:val="24"/>
          </w:rPr>
          <w:t>www.londonroll.org</w:t>
        </w:r>
      </w:hyperlink>
      <w:r>
        <w:rPr>
          <w:rFonts w:cs="Times New Roman"/>
          <w:szCs w:val="24"/>
        </w:rPr>
        <w:t>)</w:t>
      </w:r>
    </w:p>
    <w:p w14:paraId="7AE7A3E6" w14:textId="77777777" w:rsidR="00B7476E" w:rsidRDefault="00B7476E" w:rsidP="00B7476E">
      <w:pPr>
        <w:pStyle w:val="NoSpacing"/>
        <w:rPr>
          <w:rFonts w:cs="Times New Roman"/>
          <w:szCs w:val="24"/>
        </w:rPr>
      </w:pPr>
    </w:p>
    <w:p w14:paraId="2387A29F" w14:textId="77777777" w:rsidR="00B7476E" w:rsidRDefault="00B7476E" w:rsidP="00B7476E">
      <w:pPr>
        <w:pStyle w:val="NoSpacing"/>
        <w:rPr>
          <w:rFonts w:cs="Times New Roman"/>
          <w:szCs w:val="24"/>
        </w:rPr>
      </w:pPr>
    </w:p>
    <w:p w14:paraId="25766F2D" w14:textId="77777777" w:rsidR="00B7476E" w:rsidRDefault="00B7476E" w:rsidP="00B7476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11 June 2024</w:t>
      </w:r>
    </w:p>
    <w:p w14:paraId="00BBC972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2725E70" w14:textId="77777777" w:rsidR="00B7476E" w:rsidRDefault="00B7476E" w:rsidP="009139A6">
      <w:r>
        <w:separator/>
      </w:r>
    </w:p>
  </w:endnote>
  <w:endnote w:type="continuationSeparator" w:id="0">
    <w:p w14:paraId="5334CD7E" w14:textId="77777777" w:rsidR="00B7476E" w:rsidRDefault="00B7476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4D464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1448DA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64CC4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F722AE6" w14:textId="77777777" w:rsidR="00B7476E" w:rsidRDefault="00B7476E" w:rsidP="009139A6">
      <w:r>
        <w:separator/>
      </w:r>
    </w:p>
  </w:footnote>
  <w:footnote w:type="continuationSeparator" w:id="0">
    <w:p w14:paraId="3DF7DDE5" w14:textId="77777777" w:rsidR="00B7476E" w:rsidRDefault="00B7476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CC58D8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9B306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9D6A9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476E"/>
    <w:rsid w:val="000666E0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7476E"/>
    <w:rsid w:val="00BA00AB"/>
    <w:rsid w:val="00C71834"/>
    <w:rsid w:val="00CB4ED9"/>
    <w:rsid w:val="00D150C1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8810E3"/>
  <w15:chartTrackingRefBased/>
  <w15:docId w15:val="{7DF8E596-D50F-40C6-AF58-3E6D954586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B7476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londonroll.org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31</Words>
  <Characters>178</Characters>
  <Application>Microsoft Office Word</Application>
  <DocSecurity>0</DocSecurity>
  <Lines>1</Lines>
  <Paragraphs>1</Paragraphs>
  <ScaleCrop>false</ScaleCrop>
  <Company/>
  <LinksUpToDate>false</LinksUpToDate>
  <CharactersWithSpaces>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2024-06-11T09:19:00Z</dcterms:created>
  <dcterms:modified xsi:type="dcterms:W3CDTF">2024-06-11T09:20:00Z</dcterms:modified>
</cp:coreProperties>
</file>